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6B4F16" w:rsidRDefault="001348DC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ДЛШ ДЕВОЙКИ</w:t>
      </w:r>
      <w:bookmarkStart w:id="0" w:name="_GoBack"/>
      <w:bookmarkEnd w:id="0"/>
    </w:p>
    <w:p w:rsidR="00C42D45" w:rsidRDefault="0002758D" w:rsidP="001348DC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27.09-01.10</w:t>
      </w:r>
      <w:r w:rsidR="006B4F16">
        <w:rPr>
          <w:rFonts w:asciiTheme="majorHAnsi" w:hAnsiTheme="majorHAnsi"/>
          <w:b/>
          <w:sz w:val="32"/>
          <w:szCs w:val="32"/>
        </w:rPr>
        <w:t>.2022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г.</w:t>
      </w:r>
      <w:r>
        <w:rPr>
          <w:rFonts w:asciiTheme="majorHAnsi" w:hAnsiTheme="majorHAnsi"/>
          <w:b/>
          <w:sz w:val="32"/>
          <w:szCs w:val="32"/>
        </w:rPr>
        <w:t>,</w:t>
      </w:r>
      <w:r w:rsidR="001348DC"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>гр</w:t>
      </w:r>
      <w:r w:rsidR="006B4F16">
        <w:rPr>
          <w:rFonts w:asciiTheme="majorHAnsi" w:hAnsiTheme="majorHAnsi"/>
          <w:b/>
          <w:sz w:val="32"/>
          <w:szCs w:val="32"/>
        </w:rPr>
        <w:t xml:space="preserve">. </w:t>
      </w:r>
      <w:r>
        <w:rPr>
          <w:rFonts w:asciiTheme="majorHAnsi" w:hAnsiTheme="majorHAnsi"/>
          <w:b/>
          <w:sz w:val="32"/>
          <w:szCs w:val="32"/>
        </w:rPr>
        <w:t>Пловдив</w:t>
      </w:r>
    </w:p>
    <w:tbl>
      <w:tblPr>
        <w:tblW w:w="102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710"/>
        <w:gridCol w:w="2250"/>
        <w:gridCol w:w="1890"/>
      </w:tblGrid>
      <w:tr w:rsidR="001348DC" w:rsidRPr="001348DC" w:rsidTr="001348DC">
        <w:trPr>
          <w:trHeight w:val="7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КЛАСИРАНЕ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ИМЕ НА СЪСТЕЗАТЕЛЯ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КАТЕГОРИЯ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ОТБОР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b/>
                <w:bCs/>
                <w:color w:val="000000"/>
                <w:sz w:val="24"/>
                <w:szCs w:val="24"/>
                <w:lang w:val="en-US" w:eastAsia="en-US"/>
              </w:rPr>
              <w:t>ГРАД</w:t>
            </w: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46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Роберта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Хаджийска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Селджан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Рамадан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Арда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Кърджали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Ефросина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Огнянова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Димов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Ямбол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Айше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Сезар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Омуртаг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Димана</w:t>
            </w:r>
            <w:proofErr w:type="spellEnd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Стефанова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48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Дилиана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Петрова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ГО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Горна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Оряховица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Ева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Ценова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Мирослава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Росенова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Шумен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груп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Шумен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Александра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Христова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Левски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50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Милена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Николова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Победа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Бургас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Венислава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Димитрова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Спарта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Монтана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Камелия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Желязкова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Даила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Имам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Арда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Кърджали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52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Николинка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Бояджиева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Ивайло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Велико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Търново</w:t>
            </w:r>
            <w:proofErr w:type="spellEnd"/>
          </w:p>
        </w:tc>
      </w:tr>
      <w:tr w:rsidR="001348DC" w:rsidRPr="001348DC" w:rsidTr="001348DC">
        <w:trPr>
          <w:trHeight w:val="289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Жулиета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Бонева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54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Кристина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Станева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Мизия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Плевен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Моника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Викторова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Добрич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Ивана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Веселинова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Никол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Григорова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Червен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бряг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Червен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бряг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57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Румяна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Александрова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Мичева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Пирин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Благоевград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lastRenderedPageBreak/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Никол</w:t>
            </w:r>
            <w:proofErr w:type="spellEnd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Методиева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Перник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Сумее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Шаиб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Армата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Свиленград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60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Катерина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Тончева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Бокс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за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всички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Магдалена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Бошикьова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Пирин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Благоевград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Гергана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Марева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АСК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Сливен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Цвета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Попова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Армата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Свиленград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Емине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Мехмед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Арда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Кърджали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63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Пресиана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Данаилова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Добрич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Антонина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Борисова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Миньор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Перник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Мария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Георгиева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66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Габриела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Ценкова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Файт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Стефани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Димитрова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Шумен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груп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Шумен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Людмила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Красимирова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Спарта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Монтана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70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Татяна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Любенова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70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Сияна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Михайлова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70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Перник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75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Дарина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Джакова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Пирин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Благоевград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Йелис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Илиязова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РС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Ина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Панайотова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Омуртаг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Ева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Ненова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Емилия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Емилова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Перник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Венислава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Кирилова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81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Рая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Доброслав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Спарта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Монтана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Нина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Чакинска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Славия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Еда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Сюлейман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Арда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Кърджали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Никол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Първанова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81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Локомотив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София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Кат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. 81+ </w:t>
            </w:r>
            <w:proofErr w:type="spellStart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кг</w:t>
            </w:r>
            <w:proofErr w:type="spellEnd"/>
            <w:r w:rsidRPr="001348DC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Ростислава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Христова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81+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Добрич</w:t>
            </w:r>
            <w:proofErr w:type="spellEnd"/>
          </w:p>
        </w:tc>
      </w:tr>
      <w:tr w:rsidR="001348DC" w:rsidRPr="001348DC" w:rsidTr="001348DC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Никол</w:t>
            </w:r>
            <w:proofErr w:type="spellEnd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Владимирова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  <w:r w:rsidRPr="001348DC"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  <w:t>81+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8DC" w:rsidRPr="001348DC" w:rsidRDefault="001348DC" w:rsidP="001348DC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1348DC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Русе</w:t>
            </w:r>
            <w:proofErr w:type="spellEnd"/>
          </w:p>
        </w:tc>
      </w:tr>
    </w:tbl>
    <w:p w:rsidR="00F815A2" w:rsidRDefault="00F815A2" w:rsidP="006B4F1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285" w:rsidRDefault="002C4285" w:rsidP="00144764">
      <w:r>
        <w:separator/>
      </w:r>
    </w:p>
  </w:endnote>
  <w:endnote w:type="continuationSeparator" w:id="0">
    <w:p w:rsidR="002C4285" w:rsidRDefault="002C4285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Default="004A5532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Pr="00144764" w:rsidRDefault="004A5532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285" w:rsidRDefault="002C4285" w:rsidP="00144764">
      <w:r>
        <w:separator/>
      </w:r>
    </w:p>
  </w:footnote>
  <w:footnote w:type="continuationSeparator" w:id="0">
    <w:p w:rsidR="002C4285" w:rsidRDefault="002C4285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Pr="00144764" w:rsidRDefault="004A5532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2758D"/>
    <w:rsid w:val="000342D8"/>
    <w:rsid w:val="00064CB6"/>
    <w:rsid w:val="000F0F1A"/>
    <w:rsid w:val="001348DC"/>
    <w:rsid w:val="00144764"/>
    <w:rsid w:val="00223B83"/>
    <w:rsid w:val="002A4A8E"/>
    <w:rsid w:val="002C4285"/>
    <w:rsid w:val="003874E4"/>
    <w:rsid w:val="00484BD5"/>
    <w:rsid w:val="004A5532"/>
    <w:rsid w:val="004F45EE"/>
    <w:rsid w:val="00570DB0"/>
    <w:rsid w:val="00576D0A"/>
    <w:rsid w:val="00606305"/>
    <w:rsid w:val="0064642C"/>
    <w:rsid w:val="006B4F16"/>
    <w:rsid w:val="006D1ED9"/>
    <w:rsid w:val="007077B0"/>
    <w:rsid w:val="0073702F"/>
    <w:rsid w:val="0076018A"/>
    <w:rsid w:val="00803877"/>
    <w:rsid w:val="00853C82"/>
    <w:rsid w:val="00917784"/>
    <w:rsid w:val="00920FBF"/>
    <w:rsid w:val="00992041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DD7564"/>
    <w:rsid w:val="00E127A4"/>
    <w:rsid w:val="00E1287C"/>
    <w:rsid w:val="00E247D5"/>
    <w:rsid w:val="00E957A4"/>
    <w:rsid w:val="00E96AFF"/>
    <w:rsid w:val="00ED2F16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705BA-AA91-42F3-AFF6-40CED656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cp:lastPrinted>2021-03-05T11:43:00Z</cp:lastPrinted>
  <dcterms:created xsi:type="dcterms:W3CDTF">2022-11-09T12:27:00Z</dcterms:created>
  <dcterms:modified xsi:type="dcterms:W3CDTF">2022-11-09T12:28:00Z</dcterms:modified>
</cp:coreProperties>
</file>